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370D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9A370D6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70D4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70D5" w14:textId="77777777" w:rsidR="00C44B8B" w:rsidRPr="00564911" w:rsidRDefault="003812C9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812C9">
              <w:rPr>
                <w:b/>
                <w:sz w:val="26"/>
                <w:szCs w:val="26"/>
                <w:lang w:val="en-US"/>
              </w:rPr>
              <w:t>203A</w:t>
            </w:r>
            <w:r w:rsidR="00564911">
              <w:rPr>
                <w:b/>
                <w:sz w:val="26"/>
                <w:szCs w:val="26"/>
              </w:rPr>
              <w:t>_108</w:t>
            </w:r>
          </w:p>
        </w:tc>
      </w:tr>
      <w:tr w:rsidR="00C44B8B" w14:paraId="49A370D9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70D7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70D8" w14:textId="77777777" w:rsidR="00C44B8B" w:rsidRPr="00B35C5F" w:rsidRDefault="006905C1" w:rsidP="006C7F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35C5F">
              <w:rPr>
                <w:b/>
                <w:sz w:val="26"/>
                <w:szCs w:val="26"/>
                <w:lang w:val="en-US"/>
              </w:rPr>
              <w:t>2221258</w:t>
            </w:r>
          </w:p>
        </w:tc>
      </w:tr>
    </w:tbl>
    <w:p w14:paraId="49A370DA" w14:textId="77777777" w:rsidR="00C44B8B" w:rsidRPr="00CB6078" w:rsidRDefault="00C44B8B" w:rsidP="006C7FAC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9A370D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9A370D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9A370D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9A370DE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9A370DF" w14:textId="77777777" w:rsidR="00C44B8B" w:rsidRPr="00CB6078" w:rsidRDefault="00C44B8B" w:rsidP="00C44B8B"/>
    <w:p w14:paraId="49A370E0" w14:textId="77777777" w:rsidR="00C44B8B" w:rsidRPr="00CB6078" w:rsidRDefault="00C44B8B" w:rsidP="00C44B8B"/>
    <w:p w14:paraId="49A370E1" w14:textId="77777777" w:rsidR="00C44B8B" w:rsidRPr="00CB6078" w:rsidRDefault="00C44B8B" w:rsidP="00C44B8B"/>
    <w:p w14:paraId="49A370E2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9A370E3" w14:textId="77777777"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B47D90">
        <w:rPr>
          <w:b/>
          <w:sz w:val="26"/>
          <w:szCs w:val="26"/>
        </w:rPr>
        <w:t>(</w:t>
      </w:r>
      <w:r w:rsidR="006905C1" w:rsidRPr="00B35C5F">
        <w:rPr>
          <w:b/>
          <w:sz w:val="26"/>
          <w:szCs w:val="26"/>
        </w:rPr>
        <w:t>Уголок стальной равнополочный 100х8</w:t>
      </w:r>
      <w:r w:rsidR="00B47D90">
        <w:rPr>
          <w:b/>
          <w:sz w:val="26"/>
          <w:szCs w:val="26"/>
        </w:rPr>
        <w:t>)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BD2843" w:rsidRPr="00B47D90">
        <w:rPr>
          <w:b/>
          <w:sz w:val="26"/>
          <w:szCs w:val="26"/>
          <w:u w:val="single"/>
        </w:rPr>
        <w:t>203</w:t>
      </w:r>
      <w:r w:rsidR="00620938" w:rsidRPr="00B47D90">
        <w:rPr>
          <w:b/>
          <w:sz w:val="26"/>
          <w:szCs w:val="26"/>
          <w:u w:val="single"/>
          <w:lang w:val="en-US"/>
        </w:rPr>
        <w:t>A</w:t>
      </w:r>
    </w:p>
    <w:p w14:paraId="49A370E4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9A370E5" w14:textId="77777777" w:rsidR="00D14A5D" w:rsidRDefault="00D14A5D" w:rsidP="00D14A5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49A370E6" w14:textId="77777777" w:rsidR="00D14A5D" w:rsidRDefault="00D14A5D" w:rsidP="00D14A5D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14:paraId="49A370E7" w14:textId="77777777" w:rsidR="00D14A5D" w:rsidRDefault="00D14A5D" w:rsidP="00D14A5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9A370E8" w14:textId="77777777" w:rsidR="00D14A5D" w:rsidRPr="00CB6078" w:rsidRDefault="00D14A5D" w:rsidP="00D14A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49A370E9" w14:textId="77777777" w:rsidR="00D14A5D" w:rsidRPr="00CB6078" w:rsidRDefault="00D14A5D" w:rsidP="00D14A5D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49A370EA" w14:textId="77777777" w:rsidR="00D14A5D" w:rsidRPr="00CB6078" w:rsidRDefault="00D14A5D" w:rsidP="00D14A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49A370EB" w14:textId="77777777" w:rsidR="00D14A5D" w:rsidRPr="00CB6078" w:rsidRDefault="00D14A5D" w:rsidP="00D14A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9A370EC" w14:textId="77777777" w:rsidR="00D14A5D" w:rsidRPr="00CB6078" w:rsidRDefault="00D14A5D" w:rsidP="00D14A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9A370ED" w14:textId="77777777" w:rsidR="00D14A5D" w:rsidRPr="00CB6078" w:rsidRDefault="00D14A5D" w:rsidP="00D14A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49A370EE" w14:textId="77777777" w:rsidR="00D14A5D" w:rsidRPr="00CB6078" w:rsidRDefault="00D14A5D" w:rsidP="00D14A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9A370EF" w14:textId="77777777" w:rsidR="00D14A5D" w:rsidRPr="00CB6078" w:rsidRDefault="00D14A5D" w:rsidP="00D14A5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9A370F0" w14:textId="77777777" w:rsidR="00D14A5D" w:rsidRPr="00CB6078" w:rsidRDefault="00D14A5D" w:rsidP="00D14A5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14:paraId="49A370F1" w14:textId="77777777" w:rsidR="00D14A5D" w:rsidRPr="00FF548D" w:rsidRDefault="00D14A5D" w:rsidP="00D14A5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p w14:paraId="49A370F2" w14:textId="77777777" w:rsidR="00D14A5D" w:rsidRPr="00CB6078" w:rsidRDefault="00D14A5D" w:rsidP="00D14A5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9A370F3" w14:textId="77777777" w:rsidR="00D14A5D" w:rsidRPr="00CB6078" w:rsidRDefault="00D14A5D" w:rsidP="00D14A5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49A370F4" w14:textId="77777777" w:rsidR="00D14A5D" w:rsidRPr="00CB6078" w:rsidRDefault="00D14A5D" w:rsidP="00D14A5D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</w:t>
      </w:r>
      <w:r w:rsidRPr="00CB6078">
        <w:rPr>
          <w:sz w:val="24"/>
          <w:szCs w:val="24"/>
        </w:rPr>
        <w:lastRenderedPageBreak/>
        <w:t>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9A370F5" w14:textId="77777777" w:rsidR="00D14A5D" w:rsidRPr="00CB6078" w:rsidRDefault="00D14A5D" w:rsidP="00D14A5D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49A370F6" w14:textId="77777777" w:rsidR="00D14A5D" w:rsidRPr="00CB6078" w:rsidRDefault="00D14A5D" w:rsidP="00D14A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9A370F7" w14:textId="77777777" w:rsidR="00D14A5D" w:rsidRPr="00CB6078" w:rsidRDefault="00D14A5D" w:rsidP="00D14A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49A370F8" w14:textId="77777777" w:rsidR="00D14A5D" w:rsidRPr="00CB6078" w:rsidRDefault="00D14A5D" w:rsidP="00D14A5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49A370F9" w14:textId="77777777" w:rsidR="00D14A5D" w:rsidRDefault="00D14A5D" w:rsidP="00D14A5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14:paraId="49A370FA" w14:textId="77777777" w:rsidR="00D14A5D" w:rsidRPr="00CB6078" w:rsidRDefault="00D14A5D" w:rsidP="00D14A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A370FB" w14:textId="77777777" w:rsidR="00D14A5D" w:rsidRPr="00CB6078" w:rsidRDefault="00D14A5D" w:rsidP="00D14A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9A370FC" w14:textId="77777777" w:rsidR="00D14A5D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49A370FD" w14:textId="77777777" w:rsidR="00D14A5D" w:rsidRPr="00CB6078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A370FE" w14:textId="77777777" w:rsidR="00D14A5D" w:rsidRPr="00CB6078" w:rsidRDefault="00D14A5D" w:rsidP="00D14A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9A370FF" w14:textId="77777777" w:rsidR="00D14A5D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49A37100" w14:textId="77777777" w:rsidR="00D14A5D" w:rsidRPr="00CB6078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A37101" w14:textId="77777777" w:rsidR="00D14A5D" w:rsidRPr="00CB6078" w:rsidRDefault="00D14A5D" w:rsidP="00D14A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9A37102" w14:textId="77777777" w:rsidR="00D14A5D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49A37103" w14:textId="77777777" w:rsidR="00D14A5D" w:rsidRPr="00CB6078" w:rsidRDefault="00D14A5D" w:rsidP="00D14A5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A37104" w14:textId="77777777" w:rsidR="00D14A5D" w:rsidRPr="00CB6078" w:rsidRDefault="00D14A5D" w:rsidP="00D14A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49A37105" w14:textId="77777777" w:rsidR="00D14A5D" w:rsidRPr="00CB6078" w:rsidRDefault="00D14A5D" w:rsidP="00D14A5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49A37106" w14:textId="77777777" w:rsidR="00D14A5D" w:rsidRPr="00CB6078" w:rsidRDefault="00D14A5D" w:rsidP="00D14A5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A37107" w14:textId="77777777" w:rsidR="00D14A5D" w:rsidRPr="00CB6078" w:rsidRDefault="00D14A5D" w:rsidP="00D14A5D">
      <w:pPr>
        <w:rPr>
          <w:sz w:val="26"/>
          <w:szCs w:val="26"/>
        </w:rPr>
      </w:pPr>
    </w:p>
    <w:p w14:paraId="49A37108" w14:textId="77777777" w:rsidR="00D14A5D" w:rsidRPr="00CB6078" w:rsidRDefault="00D14A5D" w:rsidP="00D14A5D">
      <w:pPr>
        <w:rPr>
          <w:sz w:val="26"/>
          <w:szCs w:val="26"/>
        </w:rPr>
      </w:pPr>
    </w:p>
    <w:p w14:paraId="49A37109" w14:textId="77777777" w:rsidR="00D14A5D" w:rsidRPr="00CB6078" w:rsidRDefault="00D14A5D" w:rsidP="00D14A5D">
      <w:pPr>
        <w:ind w:firstLine="0"/>
        <w:rPr>
          <w:sz w:val="22"/>
          <w:szCs w:val="22"/>
        </w:rPr>
      </w:pPr>
      <w:r w:rsidRPr="00CB6078">
        <w:rPr>
          <w:sz w:val="26"/>
          <w:szCs w:val="26"/>
        </w:rPr>
        <w:t>_____________________________________________/___________</w:t>
      </w:r>
      <w:r w:rsidR="006C7FAC">
        <w:rPr>
          <w:sz w:val="26"/>
          <w:szCs w:val="26"/>
        </w:rPr>
        <w:t>_</w:t>
      </w:r>
      <w:r w:rsidRPr="00CB6078">
        <w:rPr>
          <w:sz w:val="26"/>
          <w:szCs w:val="26"/>
        </w:rPr>
        <w:t>_______/________________</w:t>
      </w: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D14A5D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3710C" w14:textId="77777777" w:rsidR="009507B3" w:rsidRDefault="009507B3">
      <w:r>
        <w:separator/>
      </w:r>
    </w:p>
  </w:endnote>
  <w:endnote w:type="continuationSeparator" w:id="0">
    <w:p w14:paraId="49A3710D" w14:textId="77777777" w:rsidR="009507B3" w:rsidRDefault="0095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3710A" w14:textId="77777777" w:rsidR="009507B3" w:rsidRDefault="009507B3">
      <w:r>
        <w:separator/>
      </w:r>
    </w:p>
  </w:footnote>
  <w:footnote w:type="continuationSeparator" w:id="0">
    <w:p w14:paraId="49A3710B" w14:textId="77777777" w:rsidR="009507B3" w:rsidRDefault="00950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3710E" w14:textId="77777777" w:rsidR="00AD7048" w:rsidRDefault="00AE225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9A3710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5C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2C43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2BE4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2C9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4911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5C1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C7FAC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7B3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00B"/>
    <w:rsid w:val="0097481A"/>
    <w:rsid w:val="009773EE"/>
    <w:rsid w:val="00980951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8EB"/>
    <w:rsid w:val="00AD4DE9"/>
    <w:rsid w:val="00AD52A0"/>
    <w:rsid w:val="00AD5A61"/>
    <w:rsid w:val="00AD623E"/>
    <w:rsid w:val="00AD7048"/>
    <w:rsid w:val="00AE1B50"/>
    <w:rsid w:val="00AE20B1"/>
    <w:rsid w:val="00AE2253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5C5F"/>
    <w:rsid w:val="00B37632"/>
    <w:rsid w:val="00B4184D"/>
    <w:rsid w:val="00B42BD5"/>
    <w:rsid w:val="00B43052"/>
    <w:rsid w:val="00B4318F"/>
    <w:rsid w:val="00B45886"/>
    <w:rsid w:val="00B45EAF"/>
    <w:rsid w:val="00B47D90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C3E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5782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A33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A5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125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A370D3"/>
  <w15:docId w15:val="{18BEECF2-3303-4992-BFD6-0AAC332E0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E403F-4D53-42D5-AF8D-8A61D7334E04}">
  <ds:schemaRefs>
    <ds:schemaRef ds:uri="http://purl.org/dc/terms/"/>
    <ds:schemaRef ds:uri="http://schemas.microsoft.com/office/2006/documentManagement/types"/>
    <ds:schemaRef ds:uri="http://schemas.microsoft.com/sharepoint/v3"/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9BB4B2-6E2B-4399-A384-4DFD24FCF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D69BA5-4CC0-4489-9DE2-28AEDDDAE4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0BF2A9-888F-4DEC-B432-B0DEFE502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729</Words>
  <Characters>4158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Поддубская Кристина Валерьевна</cp:lastModifiedBy>
  <cp:revision>2</cp:revision>
  <cp:lastPrinted>2010-09-30T13:29:00Z</cp:lastPrinted>
  <dcterms:created xsi:type="dcterms:W3CDTF">2021-03-25T12:08:00Z</dcterms:created>
  <dcterms:modified xsi:type="dcterms:W3CDTF">2021-03-25T12:08:00Z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